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7683D" w14:textId="77777777" w:rsidR="006815D3" w:rsidRDefault="006815D3" w:rsidP="006815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SWYNBURN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7B96D50E" w14:textId="77777777" w:rsidR="006815D3" w:rsidRDefault="006815D3" w:rsidP="006815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647885AD" w14:textId="77777777" w:rsidR="006815D3" w:rsidRDefault="006815D3" w:rsidP="006815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AD26F8" w14:textId="77777777" w:rsidR="006815D3" w:rsidRDefault="006815D3" w:rsidP="006815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BCF23A" w14:textId="77777777" w:rsidR="006815D3" w:rsidRDefault="006815D3" w:rsidP="006815D3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12A577E9" w14:textId="77777777" w:rsidR="006815D3" w:rsidRDefault="006815D3" w:rsidP="006815D3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m3,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70F5DB24" w14:textId="77777777" w:rsidR="006815D3" w:rsidRDefault="006815D3" w:rsidP="006815D3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22E4E872" w14:textId="77777777" w:rsidR="006815D3" w:rsidRDefault="006815D3" w:rsidP="006815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B61456" w14:textId="77777777" w:rsidR="006815D3" w:rsidRDefault="006815D3" w:rsidP="006815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37068D" w14:textId="77777777" w:rsidR="006815D3" w:rsidRDefault="006815D3" w:rsidP="006815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July 2022</w:t>
      </w:r>
    </w:p>
    <w:p w14:paraId="222B3572" w14:textId="77777777" w:rsidR="00BA00AB" w:rsidRPr="006815D3" w:rsidRDefault="00BA00AB" w:rsidP="006815D3"/>
    <w:sectPr w:rsidR="00BA00AB" w:rsidRPr="006815D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EEE77" w14:textId="77777777" w:rsidR="006815D3" w:rsidRDefault="006815D3" w:rsidP="009139A6">
      <w:r>
        <w:separator/>
      </w:r>
    </w:p>
  </w:endnote>
  <w:endnote w:type="continuationSeparator" w:id="0">
    <w:p w14:paraId="6900F630" w14:textId="77777777" w:rsidR="006815D3" w:rsidRDefault="006815D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1867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B713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E907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E2469" w14:textId="77777777" w:rsidR="006815D3" w:rsidRDefault="006815D3" w:rsidP="009139A6">
      <w:r>
        <w:separator/>
      </w:r>
    </w:p>
  </w:footnote>
  <w:footnote w:type="continuationSeparator" w:id="0">
    <w:p w14:paraId="0C421230" w14:textId="77777777" w:rsidR="006815D3" w:rsidRDefault="006815D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1214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9D98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AA5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5D3"/>
    <w:rsid w:val="000666E0"/>
    <w:rsid w:val="002510B7"/>
    <w:rsid w:val="005C130B"/>
    <w:rsid w:val="006815D3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7D828C"/>
  <w15:chartTrackingRefBased/>
  <w15:docId w15:val="{01693316-6287-4532-9646-7DB5CDE0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2022-09-20T19:17:00Z</dcterms:created>
  <dcterms:modified xsi:type="dcterms:W3CDTF">2022-09-20T19:18:00Z</dcterms:modified>
</cp:coreProperties>
</file>